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陈馨瑜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2023.11.6-11.10</w:t>
            </w:r>
          </w:p>
        </w:tc>
        <w:tc>
          <w:tcPr>
            <w:tcW w:w="1242" w:type="dxa"/>
            <w:vAlign w:val="center"/>
          </w:tcPr>
          <w:p>
            <w:pPr>
              <w:jc w:val="both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第10周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安全用电小常识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drawing>
                <wp:inline distT="0" distB="0" distL="114300" distR="114300">
                  <wp:extent cx="3733800" cy="4986020"/>
                  <wp:effectExtent l="0" t="0" r="0" b="1778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3800" cy="4986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陈馨瑜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2023.11</w:t>
            </w:r>
            <w:r>
              <w:rPr>
                <w:rFonts w:hint="default" w:ascii="宋体" w:cs="Times New Roman"/>
                <w:sz w:val="24"/>
                <w:szCs w:val="24"/>
                <w:lang w:val="en-US" w:eastAsia="zh-CN"/>
              </w:rPr>
              <w:t>.</w:t>
            </w: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20—11.24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第12周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预防校园欺凌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drawing>
                <wp:inline distT="0" distB="0" distL="114300" distR="114300">
                  <wp:extent cx="3813175" cy="5092065"/>
                  <wp:effectExtent l="0" t="0" r="22225" b="13335"/>
                  <wp:docPr id="3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3175" cy="5092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BYAAABk&#10;cnMvUEsBAhQAFAAAAAgAh07iQEXlR6vUAAAABwEAAA8AAAAAAAAAAQAgAAAAOAAAAGRycy9kb3du&#10;cmV2LnhtbFBLAQIUABQAAAAIAIdO4kDsQFXB7QEAAOUDAAAOAAAAAAAAAAEAIAAAADkBAABkcnMv&#10;ZTJvRG9jLnhtbFBLBQYAAAAABgAGAFkBAACYBQAAAAA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8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hkZGZkYmQ3OWRiMzQ0NDhmODU2M2I4ZjUyY2FlYmQ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75545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12012AA"/>
    <w:rsid w:val="021D4AA7"/>
    <w:rsid w:val="029956FE"/>
    <w:rsid w:val="04F23851"/>
    <w:rsid w:val="053E4029"/>
    <w:rsid w:val="07A7195A"/>
    <w:rsid w:val="07EB5D18"/>
    <w:rsid w:val="09146BD7"/>
    <w:rsid w:val="09C85DE7"/>
    <w:rsid w:val="0B435B40"/>
    <w:rsid w:val="0CBE60B5"/>
    <w:rsid w:val="0CC13EAE"/>
    <w:rsid w:val="0D28424C"/>
    <w:rsid w:val="0F82153E"/>
    <w:rsid w:val="0FF10FED"/>
    <w:rsid w:val="10773ECA"/>
    <w:rsid w:val="132018F6"/>
    <w:rsid w:val="13296383"/>
    <w:rsid w:val="13E474A0"/>
    <w:rsid w:val="14666FC3"/>
    <w:rsid w:val="15704B6D"/>
    <w:rsid w:val="19167DA2"/>
    <w:rsid w:val="193B1804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66E3992"/>
    <w:rsid w:val="26834317"/>
    <w:rsid w:val="27AA012D"/>
    <w:rsid w:val="29E408BF"/>
    <w:rsid w:val="2A4827BE"/>
    <w:rsid w:val="2C0734F1"/>
    <w:rsid w:val="2E3A7BDA"/>
    <w:rsid w:val="2E3C701B"/>
    <w:rsid w:val="2E71338D"/>
    <w:rsid w:val="2F1A3574"/>
    <w:rsid w:val="2FBB411A"/>
    <w:rsid w:val="2FC601BF"/>
    <w:rsid w:val="304D43F8"/>
    <w:rsid w:val="30B73988"/>
    <w:rsid w:val="333A0958"/>
    <w:rsid w:val="3342066A"/>
    <w:rsid w:val="34516F95"/>
    <w:rsid w:val="35E35549"/>
    <w:rsid w:val="36A072AD"/>
    <w:rsid w:val="38FC20E6"/>
    <w:rsid w:val="396302E0"/>
    <w:rsid w:val="39CA08DF"/>
    <w:rsid w:val="3A01080C"/>
    <w:rsid w:val="3A0546FF"/>
    <w:rsid w:val="3A6232FD"/>
    <w:rsid w:val="3AF364D6"/>
    <w:rsid w:val="3AFB6A54"/>
    <w:rsid w:val="3C7A3C01"/>
    <w:rsid w:val="3C7C37EF"/>
    <w:rsid w:val="3EE5177F"/>
    <w:rsid w:val="3F731C3D"/>
    <w:rsid w:val="4030503A"/>
    <w:rsid w:val="403361F7"/>
    <w:rsid w:val="40BE7F63"/>
    <w:rsid w:val="422B6FDD"/>
    <w:rsid w:val="44DC01A5"/>
    <w:rsid w:val="45074680"/>
    <w:rsid w:val="45A24BD9"/>
    <w:rsid w:val="45EC743F"/>
    <w:rsid w:val="46D77280"/>
    <w:rsid w:val="47F25148"/>
    <w:rsid w:val="49693930"/>
    <w:rsid w:val="499B4AAC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4E8553E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5A1B7D"/>
    <w:rsid w:val="63887E94"/>
    <w:rsid w:val="64FD515F"/>
    <w:rsid w:val="65CE22AC"/>
    <w:rsid w:val="67BB479E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24C5DC5"/>
    <w:rsid w:val="7258543D"/>
    <w:rsid w:val="73832F0D"/>
    <w:rsid w:val="73833D8C"/>
    <w:rsid w:val="74925C8D"/>
    <w:rsid w:val="753B6DC2"/>
    <w:rsid w:val="75C722FC"/>
    <w:rsid w:val="76A2647D"/>
    <w:rsid w:val="788A7833"/>
    <w:rsid w:val="78E274AE"/>
    <w:rsid w:val="79AE22E2"/>
    <w:rsid w:val="7AE741DD"/>
    <w:rsid w:val="7BEFD251"/>
    <w:rsid w:val="7C5B51DD"/>
    <w:rsid w:val="7D1267B3"/>
    <w:rsid w:val="7DCD4067"/>
    <w:rsid w:val="7E9B4E62"/>
    <w:rsid w:val="7EC11C85"/>
    <w:rsid w:val="99CD41A8"/>
    <w:rsid w:val="AFB5DFFE"/>
    <w:rsid w:val="BFCF6C89"/>
    <w:rsid w:val="CFBCFFCC"/>
    <w:rsid w:val="E7C22DCF"/>
    <w:rsid w:val="EFAE513D"/>
    <w:rsid w:val="F4FFA102"/>
    <w:rsid w:val="FFFDC8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55</Words>
  <Characters>71</Characters>
  <Lines>0</Lines>
  <Paragraphs>0</Paragraphs>
  <TotalTime>12</TotalTime>
  <ScaleCrop>false</ScaleCrop>
  <LinksUpToDate>false</LinksUpToDate>
  <CharactersWithSpaces>87</CharactersWithSpaces>
  <Application>WPS Office_6.3.0.8471_F1E327BC-269C-435d-A152-05C5408002CA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2017-10-26T20:11:00Z</dcterms:created>
  <dc:creator>admin</dc:creator>
  <cp:lastModifiedBy>椿</cp:lastModifiedBy>
  <cp:lastPrinted>2020-11-05T16:11:00Z</cp:lastPrinted>
  <dcterms:modified xsi:type="dcterms:W3CDTF">2023-12-04T13:26:11Z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2052-6.3.0.8471</vt:lpwstr>
  </property>
  <property fmtid="{D5CDD505-2E9C-101B-9397-08002B2CF9AE}" pid="3" name="ICV">
    <vt:lpwstr>E0E44925F4888640D7720A65B5B8C8D6_43</vt:lpwstr>
  </property>
</Properties>
</file>